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A94178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A94178" w:rsidRDefault="00A475D5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94178" w:rsidRP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ΚΑΛΩΔΙΑ (</w:t>
            </w:r>
            <w:proofErr w:type="spellStart"/>
            <w:r w:rsidR="00A94178" w:rsidRP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Goobay</w:t>
            </w:r>
            <w:proofErr w:type="spellEnd"/>
            <w:r w:rsidR="00A94178" w:rsidRP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S/FTP Cat.6 Καλώδιο Δικτύου </w:t>
            </w:r>
            <w:proofErr w:type="spellStart"/>
            <w:r w:rsidR="00A94178" w:rsidRP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Ethernet</w:t>
            </w:r>
            <w:proofErr w:type="spellEnd"/>
            <w:r w:rsidR="00A94178" w:rsidRP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5m</w:t>
            </w:r>
            <w:r w:rsidR="00A941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  <w:bookmarkStart w:id="0" w:name="_GoBack"/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4178" w:rsidRPr="004E67E9" w:rsidTr="006C20C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Τύ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πος S/FTP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4178" w:rsidRPr="004E67E9" w:rsidTr="006C20CF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Κα</w:t>
            </w: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τηγορί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α Cat.6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4178" w:rsidRPr="004E67E9" w:rsidTr="006C20CF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Μήκος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5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94178" w:rsidRPr="004E67E9" w:rsidTr="006C20C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Εξωτερικού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Χώρου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94178" w:rsidRPr="004E67E9" w:rsidTr="006C20CF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Χρώμ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α Μα</w:t>
            </w: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94178" w:rsidRPr="004E67E9" w:rsidTr="006C20C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αθέτει </w:t>
            </w: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Ακροδέκτες</w:t>
            </w:r>
            <w:proofErr w:type="spellEnd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94178" w:rsidRPr="004E67E9" w:rsidTr="006C20C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94178" w:rsidRPr="00A94178" w:rsidRDefault="00A94178" w:rsidP="00A9417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178" w:rsidRPr="00A94178" w:rsidRDefault="00A94178" w:rsidP="00A9417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 xml:space="preserve">Flat </w:t>
            </w:r>
            <w:proofErr w:type="spellStart"/>
            <w:r w:rsidRPr="00A94178">
              <w:rPr>
                <w:rFonts w:ascii="Tahoma" w:hAnsi="Tahoma" w:cs="Tahoma"/>
                <w:color w:val="000000"/>
                <w:sz w:val="18"/>
                <w:szCs w:val="18"/>
              </w:rPr>
              <w:t>Όχι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A94178" w:rsidRPr="00A94178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94178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4178" w:rsidRPr="00A94178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4178" w:rsidRPr="004E67E9" w:rsidRDefault="00A94178" w:rsidP="00A9417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A475D5"/>
    <w:rsid w:val="00A94178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96601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C5E51912</Template>
  <TotalTime>0</TotalTime>
  <Pages>1</Pages>
  <Words>66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2025-12-10T11:07:00Z</dcterms:created>
  <dcterms:modified xsi:type="dcterms:W3CDTF">2025-12-10T11:07:00Z</dcterms:modified>
</cp:coreProperties>
</file>